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page" w:horzAnchor="margin" w:tblpX="-601" w:tblpY="526"/>
        <w:tblW w:w="10915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475"/>
      </w:tblGrid>
      <w:tr w:rsidR="008A6163" w:rsidRPr="006B795D" w:rsidTr="006B795D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63" w:rsidRPr="006B795D" w:rsidRDefault="008A6163" w:rsidP="001260C3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8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bookmarkStart w:id="0" w:name="_Hlk531252646"/>
            <w:r w:rsidRPr="006B795D">
              <w:rPr>
                <w:rFonts w:ascii="Times New Roman" w:hAnsi="Times New Roman"/>
                <w:color w:val="000000"/>
              </w:rPr>
              <w:t>МУН</w:t>
            </w:r>
            <w:r w:rsidRPr="006B795D">
              <w:rPr>
                <w:rFonts w:ascii="Times New Roman" w:hAnsi="Times New Roman"/>
                <w:color w:val="00000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63" w:rsidRPr="006B795D" w:rsidRDefault="008A6163" w:rsidP="00126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6B795D">
              <w:rPr>
                <w:rFonts w:ascii="Times New Roman" w:hAnsi="Times New Roman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8A6163" w:rsidRPr="006B795D" w:rsidRDefault="008A6163" w:rsidP="00126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795D">
              <w:rPr>
                <w:rFonts w:ascii="Times New Roman" w:hAnsi="Times New Roman"/>
              </w:rPr>
              <w:t>«ШКОЛА-ГИМНАЗИЯ «№6»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6163" w:rsidRPr="006B795D" w:rsidRDefault="008A6163" w:rsidP="001260C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6B795D">
              <w:rPr>
                <w:rFonts w:ascii="Times New Roman" w:hAnsi="Times New Roman"/>
                <w:color w:val="000000"/>
              </w:rPr>
              <w:t xml:space="preserve">КЪЫРЫМ ДЖУМХУРИЕТИ ДЖАНКОЙ ШЕЭРИ МУНИЦИПАЛЬ УМУМТАСИЛЬ МУЭССИСЕСИ </w:t>
            </w:r>
          </w:p>
          <w:p w:rsidR="008A6163" w:rsidRPr="006B795D" w:rsidRDefault="008A6163" w:rsidP="001260C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795D">
              <w:rPr>
                <w:rFonts w:ascii="Times New Roman" w:hAnsi="Times New Roman"/>
                <w:color w:val="000000"/>
              </w:rPr>
              <w:t>«МЕКТЕП-ГИМНАЗИЯ «№6»</w:t>
            </w:r>
          </w:p>
        </w:tc>
      </w:tr>
    </w:tbl>
    <w:p w:rsidR="008A6163" w:rsidRPr="006B795D" w:rsidRDefault="008A6163" w:rsidP="001260C3">
      <w:pPr>
        <w:spacing w:after="0" w:line="240" w:lineRule="auto"/>
        <w:ind w:hanging="539"/>
        <w:jc w:val="center"/>
        <w:rPr>
          <w:rFonts w:ascii="Times New Roman" w:hAnsi="Times New Roman"/>
          <w:sz w:val="20"/>
          <w:szCs w:val="20"/>
        </w:rPr>
      </w:pPr>
      <w:r w:rsidRPr="006B795D">
        <w:rPr>
          <w:rFonts w:ascii="Times New Roman" w:hAnsi="Times New Roman"/>
          <w:sz w:val="20"/>
          <w:szCs w:val="20"/>
        </w:rPr>
        <w:t xml:space="preserve">ОКПО: 00802225, ОГРН: 1159102006711, ИНН/КПП: 9105008557/910501001, ОКУД: 0301006, </w:t>
      </w:r>
    </w:p>
    <w:p w:rsidR="008A6163" w:rsidRPr="006B795D" w:rsidRDefault="008A6163" w:rsidP="001260C3">
      <w:pPr>
        <w:spacing w:after="0" w:line="240" w:lineRule="auto"/>
        <w:ind w:hanging="539"/>
        <w:jc w:val="center"/>
        <w:rPr>
          <w:rFonts w:ascii="Times New Roman" w:hAnsi="Times New Roman"/>
          <w:b/>
          <w:color w:val="000000"/>
          <w:sz w:val="20"/>
          <w:szCs w:val="20"/>
          <w:lang w:val="en-GB"/>
        </w:rPr>
      </w:pPr>
      <w:r w:rsidRPr="006B795D">
        <w:rPr>
          <w:rFonts w:ascii="Times New Roman" w:hAnsi="Times New Roman"/>
          <w:sz w:val="20"/>
          <w:szCs w:val="20"/>
        </w:rPr>
        <w:t xml:space="preserve">ул. Ленина, 46, г. Джанкой, Республика Крым, 296108 тел. </w:t>
      </w:r>
      <w:r w:rsidRPr="006B795D">
        <w:rPr>
          <w:rFonts w:ascii="Times New Roman" w:hAnsi="Times New Roman"/>
          <w:sz w:val="20"/>
          <w:szCs w:val="20"/>
          <w:lang w:val="en-GB"/>
        </w:rPr>
        <w:t xml:space="preserve">(06564) 30250, </w:t>
      </w:r>
      <w:r w:rsidRPr="006B795D">
        <w:rPr>
          <w:rFonts w:ascii="Times New Roman" w:hAnsi="Times New Roman"/>
          <w:sz w:val="20"/>
          <w:szCs w:val="20"/>
          <w:lang w:val="en-US"/>
        </w:rPr>
        <w:t>e</w:t>
      </w:r>
      <w:r w:rsidRPr="006B795D">
        <w:rPr>
          <w:rFonts w:ascii="Times New Roman" w:hAnsi="Times New Roman"/>
          <w:sz w:val="20"/>
          <w:szCs w:val="20"/>
          <w:lang w:val="en-GB"/>
        </w:rPr>
        <w:t>-</w:t>
      </w:r>
      <w:r w:rsidRPr="006B795D">
        <w:rPr>
          <w:rFonts w:ascii="Times New Roman" w:hAnsi="Times New Roman"/>
          <w:sz w:val="20"/>
          <w:szCs w:val="20"/>
          <w:lang w:val="en-US"/>
        </w:rPr>
        <w:t>mail</w:t>
      </w:r>
      <w:r w:rsidRPr="006B795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6B795D">
        <w:rPr>
          <w:rFonts w:ascii="Times New Roman" w:hAnsi="Times New Roman"/>
          <w:sz w:val="20"/>
          <w:szCs w:val="20"/>
          <w:lang w:val="en-US"/>
        </w:rPr>
        <w:t>admin</w:t>
      </w:r>
      <w:r w:rsidRPr="006B795D">
        <w:rPr>
          <w:rFonts w:ascii="Times New Roman" w:hAnsi="Times New Roman"/>
          <w:sz w:val="20"/>
          <w:szCs w:val="20"/>
          <w:lang w:val="en-GB"/>
        </w:rPr>
        <w:t>@</w:t>
      </w:r>
      <w:r w:rsidRPr="006B795D">
        <w:rPr>
          <w:rFonts w:ascii="Times New Roman" w:hAnsi="Times New Roman"/>
          <w:sz w:val="20"/>
          <w:szCs w:val="20"/>
          <w:lang w:val="en-US"/>
        </w:rPr>
        <w:t>edustyle</w:t>
      </w:r>
      <w:r w:rsidRPr="006B795D">
        <w:rPr>
          <w:rFonts w:ascii="Times New Roman" w:hAnsi="Times New Roman"/>
          <w:sz w:val="20"/>
          <w:szCs w:val="20"/>
          <w:lang w:val="en-GB"/>
        </w:rPr>
        <w:t>.</w:t>
      </w:r>
      <w:r w:rsidRPr="006B795D">
        <w:rPr>
          <w:rFonts w:ascii="Times New Roman" w:hAnsi="Times New Roman"/>
          <w:sz w:val="20"/>
          <w:szCs w:val="20"/>
          <w:lang w:val="en-US"/>
        </w:rPr>
        <w:t>info</w:t>
      </w:r>
      <w:r w:rsidRPr="006B795D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6B795D">
        <w:rPr>
          <w:rFonts w:ascii="Times New Roman" w:hAnsi="Times New Roman"/>
          <w:sz w:val="20"/>
          <w:szCs w:val="20"/>
        </w:rPr>
        <w:t>сайт</w:t>
      </w:r>
      <w:r w:rsidRPr="006B795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6B795D">
        <w:rPr>
          <w:rFonts w:ascii="Times New Roman" w:hAnsi="Times New Roman"/>
          <w:sz w:val="20"/>
          <w:szCs w:val="20"/>
          <w:lang w:val="en-US"/>
        </w:rPr>
        <w:t>mou</w:t>
      </w:r>
      <w:r w:rsidRPr="006B795D">
        <w:rPr>
          <w:rFonts w:ascii="Times New Roman" w:hAnsi="Times New Roman"/>
          <w:sz w:val="20"/>
          <w:szCs w:val="20"/>
          <w:lang w:val="en-GB"/>
        </w:rPr>
        <w:t>6.</w:t>
      </w:r>
      <w:r w:rsidRPr="006B795D">
        <w:rPr>
          <w:rFonts w:ascii="Times New Roman" w:hAnsi="Times New Roman"/>
          <w:sz w:val="20"/>
          <w:szCs w:val="20"/>
          <w:lang w:val="en-US"/>
        </w:rPr>
        <w:t>ru</w:t>
      </w:r>
      <w:bookmarkEnd w:id="0"/>
    </w:p>
    <w:p w:rsidR="008A6163" w:rsidRPr="006350A9" w:rsidRDefault="008A6163" w:rsidP="00E35352">
      <w:pPr>
        <w:ind w:left="881" w:right="2337" w:firstLine="4210"/>
        <w:rPr>
          <w:rFonts w:ascii="Times New Roman" w:hAnsi="Times New Roman"/>
          <w:sz w:val="24"/>
          <w:szCs w:val="24"/>
          <w:lang w:val="en-GB"/>
        </w:rPr>
      </w:pPr>
    </w:p>
    <w:p w:rsidR="008A6163" w:rsidRPr="006350A9" w:rsidRDefault="008A6163" w:rsidP="001260C3">
      <w:pPr>
        <w:ind w:left="881" w:right="2337" w:firstLine="820"/>
        <w:jc w:val="center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>ПРИКАЗ</w:t>
      </w:r>
    </w:p>
    <w:p w:rsidR="008A6163" w:rsidRPr="006350A9" w:rsidRDefault="008A6163" w:rsidP="00E35352">
      <w:pPr>
        <w:ind w:left="881" w:right="-2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 xml:space="preserve"> от 17.02.2020                                                                                                       № 86</w:t>
      </w:r>
    </w:p>
    <w:p w:rsidR="008A6163" w:rsidRPr="006350A9" w:rsidRDefault="008A6163" w:rsidP="00E3535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50A9">
        <w:rPr>
          <w:rFonts w:ascii="Times New Roman" w:hAnsi="Times New Roman"/>
          <w:color w:val="000000"/>
          <w:sz w:val="24"/>
          <w:szCs w:val="24"/>
          <w:lang w:eastAsia="ru-RU"/>
        </w:rPr>
        <w:t>О проведении мониторинга</w:t>
      </w:r>
    </w:p>
    <w:p w:rsidR="008A6163" w:rsidRPr="006350A9" w:rsidRDefault="008A6163" w:rsidP="00E3535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50A9">
        <w:rPr>
          <w:rFonts w:ascii="Times New Roman" w:hAnsi="Times New Roman"/>
          <w:color w:val="000000"/>
          <w:sz w:val="24"/>
          <w:szCs w:val="24"/>
          <w:lang w:eastAsia="ru-RU"/>
        </w:rPr>
        <w:t>качества подготовки обучающихся</w:t>
      </w:r>
    </w:p>
    <w:p w:rsidR="008A6163" w:rsidRPr="006350A9" w:rsidRDefault="008A6163" w:rsidP="00E3535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6350A9">
        <w:rPr>
          <w:rFonts w:ascii="Times New Roman" w:hAnsi="Times New Roman"/>
          <w:color w:val="000000"/>
          <w:sz w:val="24"/>
          <w:szCs w:val="24"/>
          <w:lang w:eastAsia="ru-RU"/>
        </w:rPr>
        <w:t>-8  классов в форме</w:t>
      </w:r>
    </w:p>
    <w:p w:rsidR="008A6163" w:rsidRPr="006350A9" w:rsidRDefault="008A6163" w:rsidP="00E3535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50A9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всероссийских проверочных работ в 2020 году</w:t>
      </w:r>
    </w:p>
    <w:p w:rsidR="008A6163" w:rsidRPr="006350A9" w:rsidRDefault="008A6163" w:rsidP="00E353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6163" w:rsidRPr="006350A9" w:rsidRDefault="008A6163" w:rsidP="0038251E">
      <w:pPr>
        <w:shd w:val="clear" w:color="auto" w:fill="FFFFFF"/>
        <w:spacing w:line="300" w:lineRule="atLeast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350A9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приказом Федеральной службы по надзору в сфере образования и науки (Рособрнадзор) от 27.12.2019 № 1746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году», приказом Министерства образования, науки и молодежи Республики Крым от 12.02.2019 № 268 «О проведении мониторинга качества подготовки обучающихся общеобразовательных организаций Республики Крым в форме всероссийских проверочных работ в 2020 году», </w:t>
      </w:r>
      <w:r w:rsidRPr="006350A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приказом отдела образования администрации города Джанкоя </w:t>
      </w:r>
      <w:r w:rsidRPr="006350A9">
        <w:rPr>
          <w:rFonts w:ascii="Times New Roman" w:hAnsi="Times New Roman"/>
          <w:sz w:val="24"/>
          <w:szCs w:val="24"/>
        </w:rPr>
        <w:t>от 18.02.2020</w:t>
      </w:r>
      <w:r w:rsidRPr="006350A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Pr="006350A9">
        <w:rPr>
          <w:rFonts w:ascii="Times New Roman" w:hAnsi="Times New Roman"/>
          <w:sz w:val="24"/>
          <w:szCs w:val="24"/>
        </w:rPr>
        <w:t>№ 77-1/02-01</w:t>
      </w:r>
      <w:r w:rsidRPr="006350A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«О проведении мониторинга качества образования», </w:t>
      </w:r>
      <w:r w:rsidRPr="006350A9">
        <w:rPr>
          <w:rFonts w:ascii="Times New Roman" w:hAnsi="Times New Roman"/>
          <w:bCs/>
          <w:sz w:val="24"/>
          <w:szCs w:val="24"/>
          <w:lang w:eastAsia="ru-RU"/>
        </w:rPr>
        <w:t>в целях реализации мероприятия 1.2. «Совершенствование и реализация процедур оценки степени и уровня освоения образовательных программ общего образования обучающимися общеобразовательных организаций и профессиональных образовательных организаций» ведомственной целевой программы «Качество образования», утвержденной приказом Федеральной службы по надзору в сфере образования и науки от 22.01.2019 №39</w:t>
      </w:r>
    </w:p>
    <w:p w:rsidR="008A6163" w:rsidRPr="006350A9" w:rsidRDefault="008A6163" w:rsidP="006350A9">
      <w:pPr>
        <w:ind w:right="282" w:firstLine="709"/>
        <w:jc w:val="both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>ПРИКАЗЫВАЮ:</w:t>
      </w:r>
    </w:p>
    <w:p w:rsidR="008A6163" w:rsidRPr="006350A9" w:rsidRDefault="008A6163" w:rsidP="006350A9">
      <w:pPr>
        <w:pStyle w:val="a"/>
        <w:numPr>
          <w:ilvl w:val="0"/>
          <w:numId w:val="2"/>
        </w:numPr>
        <w:spacing w:line="240" w:lineRule="auto"/>
        <w:ind w:left="0" w:firstLine="709"/>
        <w:jc w:val="left"/>
      </w:pPr>
      <w:r w:rsidRPr="006350A9">
        <w:t xml:space="preserve">Провести мониторинг качества подготовки обучающихся </w:t>
      </w:r>
      <w:r w:rsidRPr="006350A9">
        <w:rPr>
          <w:bCs/>
        </w:rPr>
        <w:t>в форме всероссийских проверочных работ (далее – ВПР) в соответствии с графиком проведения (Приложение 1)</w:t>
      </w:r>
      <w:r w:rsidRPr="006350A9">
        <w:t>.</w:t>
      </w:r>
    </w:p>
    <w:p w:rsidR="008A6163" w:rsidRPr="006350A9" w:rsidRDefault="008A6163" w:rsidP="006B795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bCs/>
          <w:sz w:val="24"/>
          <w:szCs w:val="24"/>
          <w:lang w:eastAsia="ru-RU"/>
        </w:rPr>
        <w:t>Утвердить порядок проведения ВПР в 2020 году (</w:t>
      </w:r>
      <w:bookmarkStart w:id="1" w:name="_Hlk33532578"/>
      <w:r w:rsidRPr="006350A9">
        <w:rPr>
          <w:rFonts w:ascii="Times New Roman" w:hAnsi="Times New Roman"/>
          <w:bCs/>
          <w:sz w:val="24"/>
          <w:szCs w:val="24"/>
          <w:lang w:eastAsia="ru-RU"/>
        </w:rPr>
        <w:t>Приложение 2</w:t>
      </w:r>
      <w:bookmarkEnd w:id="1"/>
      <w:r w:rsidRPr="006350A9">
        <w:rPr>
          <w:rFonts w:ascii="Times New Roman" w:hAnsi="Times New Roman"/>
          <w:bCs/>
          <w:sz w:val="24"/>
          <w:szCs w:val="24"/>
          <w:lang w:eastAsia="ru-RU"/>
        </w:rPr>
        <w:t>).</w:t>
      </w:r>
    </w:p>
    <w:p w:rsidR="008A6163" w:rsidRPr="006350A9" w:rsidRDefault="008A6163" w:rsidP="006B795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 xml:space="preserve">Назначить ответственными за организацию и проведение ВПР в 4-х классах - </w:t>
      </w:r>
      <w:r w:rsidRPr="006350A9">
        <w:rPr>
          <w:rFonts w:ascii="Times New Roman" w:hAnsi="Times New Roman"/>
          <w:iCs/>
          <w:color w:val="000000"/>
          <w:sz w:val="24"/>
          <w:szCs w:val="24"/>
          <w:lang w:eastAsia="ru-RU"/>
        </w:rPr>
        <w:t>Онорину Н.Н.,</w:t>
      </w:r>
      <w:r w:rsidRPr="006350A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заместителя директора по учебной работе (УР), в </w:t>
      </w:r>
      <w:r w:rsidRPr="006350A9">
        <w:rPr>
          <w:rFonts w:ascii="Times New Roman" w:hAnsi="Times New Roman"/>
          <w:sz w:val="24"/>
          <w:szCs w:val="24"/>
        </w:rPr>
        <w:t>5-8 классах - Гоморову А.А., заместителя директора по учебной работе (УР).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4. Назначить организаторами  в аудиториях, вне аудиторий, экспертами учителей (приложение №3</w:t>
      </w:r>
      <w:r>
        <w:t>,4</w:t>
      </w:r>
      <w:r w:rsidRPr="006350A9">
        <w:t>).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5. Утвердить   срок проверки - в  течение 2-х дней со времени написания 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6. Назначить техническими специалистами  и ответственными за распечатку  материалов ВПР  Губского В.В.- системного администратора, Добржанскую Е.А.- учителя информатики.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7. Заместителю директора по УР Сандлер М.А.  внести изменения в учебное расписание занятий, ознакомить обучающихся с изменениями.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 Ответственным за проведение ВПР: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8.1. Загрузить контрольно-измерительные материалы ВПР на информационном портале за 3 (три) дня до даты проведения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8.2. Провести инструктаж с организаторами в аудитории, вне аудитории.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8.3. Получить шифр для распаковки в 7:30 в день проведения ВПР через личный кабинет на информационном портале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8.4. Обеспечить распечатку, конфиденциальность материалов и кодирования работ.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8.5. Получить критерии оценивания заданий и электронную форму для сбора результатов в личном кабинете после 14:00 в день проведения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8.6. Организовать проверку работ предметными комиссиями в день проведения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8.7. Внести результаты оценивания в электронную форму для сбора результатов (ответственные за внесение результатов).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8.8. Загрузить форму для сбора результатов не позднее чем через 2 (двое) суток после указанного выше времени начала работы.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8.9. Получить сводные статистические отчеты о проведении ВПР через личный кабинет на портале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8.10. Обеспечить:</w:t>
      </w:r>
    </w:p>
    <w:p w:rsidR="008A6163" w:rsidRPr="006350A9" w:rsidRDefault="008A6163" w:rsidP="006350A9">
      <w:pPr>
        <w:pStyle w:val="a"/>
        <w:numPr>
          <w:ilvl w:val="0"/>
          <w:numId w:val="1"/>
        </w:numPr>
        <w:spacing w:line="240" w:lineRule="auto"/>
        <w:ind w:left="0" w:firstLine="709"/>
      </w:pPr>
      <w:r w:rsidRPr="006350A9">
        <w:t>соблюдение требований федеральных и региональных нормативных правовых актов, инструктивно-методических документов по проведению мониторинга качества подготовки обучающихся 4-8 классов.</w:t>
      </w:r>
    </w:p>
    <w:p w:rsidR="008A6163" w:rsidRPr="006350A9" w:rsidRDefault="008A6163" w:rsidP="006350A9">
      <w:pPr>
        <w:pStyle w:val="a"/>
        <w:numPr>
          <w:ilvl w:val="0"/>
          <w:numId w:val="1"/>
        </w:numPr>
        <w:spacing w:line="240" w:lineRule="auto"/>
        <w:ind w:left="0" w:firstLine="709"/>
      </w:pPr>
      <w:r w:rsidRPr="006350A9">
        <w:t xml:space="preserve"> объективность проведения и проверки результатов всероссийских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 xml:space="preserve">             проверочных работ.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8.11. Проанализировать результаты ВПР и представить отчет о результатах на совещании при руководителе образовательной организации до 30.04.2020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8.12. Разместить данный приказ на сайте МОУ «Школа-гимназия №6» г. Джанкоя.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9. Классным руководителям классов, в которых проводятся ВПР: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9.1. Довести до сведения родителей (законных представителей) сроки проведения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9.2. Подготовить аудиторию к проведению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9.3. Обеспечить наличие у обучающихся в день проведения работ черновиков, ручек.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10. Заместителю директора по ХР  Мельник Л.М. обеспечить наличие бумаги формата А4 и заправку картриджей.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11. Медицинской сестре  Грицкевич Т.С. обеспечить медицинское обслуживание учащихся во время написания  ВПР.</w:t>
      </w:r>
    </w:p>
    <w:p w:rsidR="008A6163" w:rsidRPr="006350A9" w:rsidRDefault="008A6163" w:rsidP="006350A9">
      <w:pPr>
        <w:pStyle w:val="a"/>
        <w:spacing w:line="240" w:lineRule="auto"/>
      </w:pPr>
      <w:r w:rsidRPr="006350A9">
        <w:t>12. Контроль исполнения настоящего приказа оставляю за собой.</w:t>
      </w:r>
    </w:p>
    <w:p w:rsidR="008A6163" w:rsidRPr="006350A9" w:rsidRDefault="008A6163" w:rsidP="00E35352">
      <w:pPr>
        <w:pStyle w:val="a"/>
        <w:spacing w:line="240" w:lineRule="auto"/>
        <w:ind w:firstLine="0"/>
      </w:pPr>
    </w:p>
    <w:p w:rsidR="008A6163" w:rsidRPr="006350A9" w:rsidRDefault="008A6163" w:rsidP="00E35352">
      <w:pPr>
        <w:ind w:left="1251" w:right="282"/>
        <w:jc w:val="both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 xml:space="preserve">Директор                                                А.Е. Бочкала </w:t>
      </w: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 xml:space="preserve"> С приказом ознакомлены</w:t>
      </w:r>
    </w:p>
    <w:tbl>
      <w:tblPr>
        <w:tblW w:w="0" w:type="auto"/>
        <w:tblInd w:w="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13"/>
        <w:gridCol w:w="2017"/>
        <w:gridCol w:w="2314"/>
        <w:gridCol w:w="2315"/>
      </w:tblGrid>
      <w:tr w:rsidR="008A6163" w:rsidRPr="00103075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63E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63E">
              <w:rPr>
                <w:rFonts w:ascii="Times New Roman" w:hAnsi="Times New Roman"/>
                <w:b/>
                <w:bCs/>
                <w:sz w:val="24"/>
                <w:szCs w:val="24"/>
              </w:rPr>
              <w:t>Подпись</w:t>
            </w: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63E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63E">
              <w:rPr>
                <w:rFonts w:ascii="Times New Roman" w:hAnsi="Times New Roman"/>
                <w:b/>
                <w:bCs/>
                <w:sz w:val="24"/>
                <w:szCs w:val="24"/>
              </w:rPr>
              <w:t>Подпись</w:t>
            </w: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Гоморова А.А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Мельник Л.М.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Бакулева Л.В.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Грицкевич Т.С.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Сандлер М.А.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Бочкала Н.В.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Склярова О.В.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Деркач Н.А.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Пулатова Л.П.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 xml:space="preserve">Гавриченко П.В. 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Гредина Е.Л.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Кобыш С.И.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Жадан О.С.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Гоморова А.Ю.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Гулак Н.И.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Байдюк Н.Н.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Дружинец  Н.Н.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ind w:right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Марченко Е.Л.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Притуленко Е.О.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Чикиев У.С.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Губская О.Ф.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Лисюк Н.П.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Галицкая Я.И.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Добржанская Е.А.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Кокчеева Р.Э.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Гарбуз И.Б.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Кобылинская Н.К.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Чистоклетова Ю.Н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Губский О.Ф.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55263E">
            <w:pPr>
              <w:tabs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sz w:val="24"/>
                <w:szCs w:val="24"/>
              </w:rPr>
              <w:t>Талах Л.С.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Шалалашвили И.В.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Евсеенкова А.Б.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Тыщенко Т.В.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Киселёва Л.Н.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Будз С.П.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Буркацкая А. Э.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  <w:vAlign w:val="center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Ключник Е.Ю.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И. В.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Кошлань В. В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Филина Е. Н.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Джелялова Д .А.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63" w:rsidTr="0055263E">
        <w:tc>
          <w:tcPr>
            <w:tcW w:w="2313" w:type="dxa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Ручко А. А.</w:t>
            </w:r>
          </w:p>
        </w:tc>
        <w:tc>
          <w:tcPr>
            <w:tcW w:w="2017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8A6163" w:rsidRPr="0055263E" w:rsidRDefault="008A6163" w:rsidP="0010307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26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Онорина Н.Н.</w:t>
            </w:r>
          </w:p>
        </w:tc>
        <w:tc>
          <w:tcPr>
            <w:tcW w:w="2315" w:type="dxa"/>
          </w:tcPr>
          <w:p w:rsidR="008A6163" w:rsidRPr="0055263E" w:rsidRDefault="008A6163" w:rsidP="0055263E">
            <w:pPr>
              <w:spacing w:after="21"/>
              <w:ind w:right="28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Pr="00103075" w:rsidRDefault="008A6163" w:rsidP="004D1D1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103075">
        <w:rPr>
          <w:rFonts w:ascii="Times New Roman" w:hAnsi="Times New Roman"/>
          <w:color w:val="000000"/>
          <w:sz w:val="24"/>
          <w:szCs w:val="24"/>
          <w:lang w:eastAsia="ru-RU"/>
        </w:rPr>
        <w:t>Приложение 1</w:t>
      </w:r>
    </w:p>
    <w:p w:rsidR="008A6163" w:rsidRPr="00103075" w:rsidRDefault="008A6163" w:rsidP="004D1D1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3075">
        <w:rPr>
          <w:rFonts w:ascii="Times New Roman" w:hAnsi="Times New Roman"/>
          <w:iCs/>
          <w:color w:val="000000"/>
          <w:sz w:val="24"/>
          <w:szCs w:val="24"/>
          <w:lang w:eastAsia="ru-RU"/>
        </w:rPr>
        <w:t>к приказу по школе</w:t>
      </w:r>
    </w:p>
    <w:p w:rsidR="008A6163" w:rsidRPr="00103075" w:rsidRDefault="008A6163" w:rsidP="004D1D1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3075">
        <w:rPr>
          <w:rFonts w:ascii="Times New Roman" w:hAnsi="Times New Roman"/>
          <w:color w:val="000000"/>
          <w:sz w:val="24"/>
          <w:szCs w:val="24"/>
          <w:lang w:eastAsia="ru-RU"/>
        </w:rPr>
        <w:t>от </w:t>
      </w:r>
      <w:r w:rsidRPr="00103075">
        <w:rPr>
          <w:rFonts w:ascii="Times New Roman" w:hAnsi="Times New Roman"/>
          <w:iCs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8</w:t>
      </w:r>
      <w:r w:rsidRPr="00103075">
        <w:rPr>
          <w:rFonts w:ascii="Times New Roman" w:hAnsi="Times New Roman"/>
          <w:iCs/>
          <w:color w:val="000000"/>
          <w:sz w:val="24"/>
          <w:szCs w:val="24"/>
          <w:lang w:eastAsia="ru-RU"/>
        </w:rPr>
        <w:t>.02.2020</w:t>
      </w:r>
      <w:r w:rsidRPr="00103075">
        <w:rPr>
          <w:rFonts w:ascii="Times New Roman" w:hAnsi="Times New Roman"/>
          <w:color w:val="000000"/>
          <w:sz w:val="24"/>
          <w:szCs w:val="24"/>
          <w:lang w:eastAsia="ru-RU"/>
        </w:rPr>
        <w:t> № 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</w:p>
    <w:p w:rsidR="008A6163" w:rsidRPr="004D1D1D" w:rsidRDefault="008A6163" w:rsidP="00103075">
      <w:pPr>
        <w:spacing w:after="182" w:line="310" w:lineRule="atLeast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4D1D1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График проведения ВПР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2020 </w:t>
      </w:r>
      <w:bookmarkStart w:id="2" w:name="_GoBack"/>
      <w:bookmarkEnd w:id="2"/>
      <w:r w:rsidRPr="004D1D1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 </w:t>
      </w:r>
      <w:r w:rsidRPr="004D1D1D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МОУ «Школа-гимназия №6» г. Джанкоя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28"/>
        <w:gridCol w:w="1434"/>
        <w:gridCol w:w="2108"/>
        <w:gridCol w:w="2396"/>
        <w:gridCol w:w="1871"/>
      </w:tblGrid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 w:firstLine="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07" w:type="pc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75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br/>
              <w:t>проведения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 xml:space="preserve">Место 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br/>
              <w:t>проведения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Время начала работы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030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усский язык (ч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030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07" w:type="pct"/>
            <w:vMerge w:val="restar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7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0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3075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02.04.2020</w:t>
            </w:r>
          </w:p>
        </w:tc>
        <w:tc>
          <w:tcPr>
            <w:tcW w:w="1182" w:type="pct"/>
          </w:tcPr>
          <w:p w:rsidR="008A6163" w:rsidRPr="006B795D" w:rsidRDefault="008A6163" w:rsidP="006B795D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95D">
              <w:rPr>
                <w:rFonts w:ascii="Times New Roman" w:hAnsi="Times New Roman"/>
                <w:bCs/>
                <w:sz w:val="24"/>
                <w:szCs w:val="24"/>
              </w:rPr>
              <w:t>К № 1,4,5,8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030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усский язык (ч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030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3075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1182" w:type="pct"/>
          </w:tcPr>
          <w:p w:rsidR="008A6163" w:rsidRPr="006B795D" w:rsidRDefault="008A6163" w:rsidP="006B795D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95D">
              <w:rPr>
                <w:rFonts w:ascii="Times New Roman" w:hAnsi="Times New Roman"/>
                <w:bCs/>
                <w:sz w:val="24"/>
                <w:szCs w:val="24"/>
              </w:rPr>
              <w:t>К № 1,4,5,8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030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атематика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3075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1182" w:type="pct"/>
          </w:tcPr>
          <w:p w:rsidR="008A6163" w:rsidRPr="006B795D" w:rsidRDefault="008A6163" w:rsidP="006B795D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95D">
              <w:rPr>
                <w:rFonts w:ascii="Times New Roman" w:hAnsi="Times New Roman"/>
                <w:bCs/>
                <w:sz w:val="24"/>
                <w:szCs w:val="24"/>
              </w:rPr>
              <w:t>К № 1,4,5,8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6163" w:rsidRPr="006350A9" w:rsidTr="006B795D">
        <w:tc>
          <w:tcPr>
            <w:tcW w:w="1148" w:type="pc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030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кружающий мир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3075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22.04.2020</w:t>
            </w:r>
          </w:p>
        </w:tc>
        <w:tc>
          <w:tcPr>
            <w:tcW w:w="1182" w:type="pct"/>
          </w:tcPr>
          <w:p w:rsidR="008A6163" w:rsidRPr="006B795D" w:rsidRDefault="008A6163" w:rsidP="006B795D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95D">
              <w:rPr>
                <w:rFonts w:ascii="Times New Roman" w:hAnsi="Times New Roman"/>
                <w:bCs/>
                <w:sz w:val="24"/>
                <w:szCs w:val="24"/>
              </w:rPr>
              <w:t>К № 1,4,5,8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6163" w:rsidRPr="006350A9" w:rsidTr="006B795D">
        <w:trPr>
          <w:trHeight w:val="255"/>
        </w:trPr>
        <w:tc>
          <w:tcPr>
            <w:tcW w:w="1148" w:type="pct"/>
          </w:tcPr>
          <w:p w:rsidR="008A6163" w:rsidRPr="006350A9" w:rsidRDefault="008A6163" w:rsidP="00103075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707" w:type="pct"/>
            <w:vMerge w:val="restar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7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31 марта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</w:tr>
      <w:tr w:rsidR="008A6163" w:rsidRPr="006350A9" w:rsidTr="006B795D">
        <w:trPr>
          <w:trHeight w:val="361"/>
        </w:trPr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09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14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23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</w:tr>
      <w:tr w:rsidR="008A6163" w:rsidRPr="006350A9" w:rsidTr="006B795D">
        <w:trPr>
          <w:trHeight w:val="368"/>
        </w:trPr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707" w:type="pct"/>
            <w:vMerge w:val="restar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7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01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rPr>
          <w:trHeight w:val="70"/>
        </w:trPr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08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10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rPr>
          <w:trHeight w:val="246"/>
        </w:trPr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16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21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24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бществознание</w:t>
            </w:r>
          </w:p>
        </w:tc>
        <w:tc>
          <w:tcPr>
            <w:tcW w:w="707" w:type="pct"/>
            <w:vMerge w:val="restar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75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31  марта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иология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03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07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rPr>
          <w:trHeight w:val="1044"/>
        </w:trPr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ностранный язык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06.04-7А</w:t>
            </w:r>
          </w:p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08.04-7Б</w:t>
            </w:r>
          </w:p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09.04-7В</w:t>
            </w:r>
          </w:p>
          <w:p w:rsidR="008A6163" w:rsidRPr="006350A9" w:rsidRDefault="008A6163" w:rsidP="00103075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10.04-7Г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 xml:space="preserve"> К №15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еография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15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атематика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17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изика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22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стория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23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иология</w:t>
            </w:r>
          </w:p>
        </w:tc>
        <w:tc>
          <w:tcPr>
            <w:tcW w:w="707" w:type="pct"/>
            <w:vMerge w:val="restart"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7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02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К№ 19,20,21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</w:tr>
      <w:tr w:rsidR="008A6163" w:rsidRPr="006350A9" w:rsidTr="006B795D">
        <w:tc>
          <w:tcPr>
            <w:tcW w:w="1148" w:type="pct"/>
          </w:tcPr>
          <w:p w:rsidR="008A6163" w:rsidRPr="006350A9" w:rsidRDefault="008A6163" w:rsidP="008A2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350A9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707" w:type="pct"/>
            <w:vMerge/>
          </w:tcPr>
          <w:p w:rsidR="008A6163" w:rsidRPr="00103075" w:rsidRDefault="008A6163" w:rsidP="00103075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0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16 апреля</w:t>
            </w:r>
          </w:p>
        </w:tc>
        <w:tc>
          <w:tcPr>
            <w:tcW w:w="1182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23</w:t>
            </w:r>
          </w:p>
        </w:tc>
        <w:tc>
          <w:tcPr>
            <w:tcW w:w="923" w:type="pct"/>
          </w:tcPr>
          <w:p w:rsidR="008A6163" w:rsidRPr="006350A9" w:rsidRDefault="008A6163" w:rsidP="008A2324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</w:tr>
    </w:tbl>
    <w:p w:rsidR="008A6163" w:rsidRPr="00103075" w:rsidRDefault="008A6163" w:rsidP="00103075">
      <w:pPr>
        <w:spacing w:after="182" w:line="31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6163" w:rsidRPr="00103075" w:rsidRDefault="008A6163" w:rsidP="004D1D1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bCs/>
          <w:szCs w:val="28"/>
          <w:lang w:eastAsia="ru-RU"/>
        </w:rPr>
        <w:br w:type="page"/>
      </w:r>
      <w:r w:rsidRPr="001030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</w:p>
    <w:p w:rsidR="008A6163" w:rsidRPr="00103075" w:rsidRDefault="008A6163" w:rsidP="004D1D1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3075">
        <w:rPr>
          <w:rFonts w:ascii="Times New Roman" w:hAnsi="Times New Roman"/>
          <w:iCs/>
          <w:color w:val="000000"/>
          <w:sz w:val="24"/>
          <w:szCs w:val="24"/>
          <w:lang w:eastAsia="ru-RU"/>
        </w:rPr>
        <w:t>к приказу по школе</w:t>
      </w:r>
    </w:p>
    <w:p w:rsidR="008A6163" w:rsidRPr="00103075" w:rsidRDefault="008A6163" w:rsidP="004D1D1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3075">
        <w:rPr>
          <w:rFonts w:ascii="Times New Roman" w:hAnsi="Times New Roman"/>
          <w:color w:val="000000"/>
          <w:sz w:val="24"/>
          <w:szCs w:val="24"/>
          <w:lang w:eastAsia="ru-RU"/>
        </w:rPr>
        <w:t>от </w:t>
      </w:r>
      <w:r w:rsidRPr="00103075">
        <w:rPr>
          <w:rFonts w:ascii="Times New Roman" w:hAnsi="Times New Roman"/>
          <w:iCs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8</w:t>
      </w:r>
      <w:r w:rsidRPr="00103075">
        <w:rPr>
          <w:rFonts w:ascii="Times New Roman" w:hAnsi="Times New Roman"/>
          <w:iCs/>
          <w:color w:val="000000"/>
          <w:sz w:val="24"/>
          <w:szCs w:val="24"/>
          <w:lang w:eastAsia="ru-RU"/>
        </w:rPr>
        <w:t>.02.2020</w:t>
      </w:r>
      <w:r w:rsidRPr="00103075">
        <w:rPr>
          <w:rFonts w:ascii="Times New Roman" w:hAnsi="Times New Roman"/>
          <w:color w:val="000000"/>
          <w:sz w:val="24"/>
          <w:szCs w:val="24"/>
          <w:lang w:eastAsia="ru-RU"/>
        </w:rPr>
        <w:t> № 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</w:p>
    <w:p w:rsidR="008A6163" w:rsidRPr="004D1D1D" w:rsidRDefault="008A6163" w:rsidP="004D1D1D">
      <w:pPr>
        <w:spacing w:after="0"/>
        <w:ind w:right="6" w:firstLine="709"/>
        <w:jc w:val="center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>Порядок проведения ВПР 2020 в МОУ «Школа-гимназия №6» г. Джанкоя</w:t>
      </w:r>
    </w:p>
    <w:p w:rsidR="008A6163" w:rsidRPr="004D1D1D" w:rsidRDefault="008A6163" w:rsidP="004D1D1D">
      <w:pPr>
        <w:pStyle w:val="ListParagraph"/>
        <w:numPr>
          <w:ilvl w:val="1"/>
          <w:numId w:val="3"/>
        </w:numPr>
        <w:spacing w:after="0" w:line="240" w:lineRule="auto"/>
        <w:ind w:left="0" w:firstLine="709"/>
        <w:rPr>
          <w:szCs w:val="24"/>
        </w:rPr>
      </w:pPr>
      <w:r w:rsidRPr="004D1D1D">
        <w:rPr>
          <w:b/>
          <w:szCs w:val="24"/>
        </w:rPr>
        <w:t xml:space="preserve">Формирование заявки на участие в ВПР  </w:t>
      </w:r>
    </w:p>
    <w:p w:rsidR="008A6163" w:rsidRPr="004D1D1D" w:rsidRDefault="008A6163" w:rsidP="004D1D1D">
      <w:pPr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i/>
          <w:sz w:val="24"/>
          <w:szCs w:val="24"/>
        </w:rPr>
        <w:t>Ответственный организатор ОО в личном кабинете в ФИС ОКО на сайте</w:t>
      </w:r>
      <w:r w:rsidRPr="004D1D1D">
        <w:rPr>
          <w:rFonts w:ascii="Times New Roman" w:hAnsi="Times New Roman"/>
          <w:sz w:val="24"/>
          <w:szCs w:val="24"/>
        </w:rPr>
        <w:t xml:space="preserve"> https://lk-fisoko.obrnadzor.gov.ru/</w:t>
      </w:r>
      <w:r w:rsidRPr="004D1D1D">
        <w:rPr>
          <w:rFonts w:ascii="Times New Roman" w:hAnsi="Times New Roman"/>
          <w:i/>
          <w:sz w:val="24"/>
          <w:szCs w:val="24"/>
        </w:rPr>
        <w:t xml:space="preserve"> с</w:t>
      </w:r>
      <w:r w:rsidRPr="004D1D1D">
        <w:rPr>
          <w:rFonts w:ascii="Times New Roman" w:hAnsi="Times New Roman"/>
          <w:sz w:val="24"/>
          <w:szCs w:val="24"/>
        </w:rPr>
        <w:t xml:space="preserve">качивает форму-заявку на участие в ВПР в разделе «Ход ВПР». </w:t>
      </w:r>
    </w:p>
    <w:p w:rsidR="008A6163" w:rsidRPr="004D1D1D" w:rsidRDefault="008A6163" w:rsidP="004D1D1D">
      <w:pPr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Заполняет форму-заявку согласно инструкции (инструкция по заполнению находится на первом листе формы). </w:t>
      </w:r>
    </w:p>
    <w:p w:rsidR="008A6163" w:rsidRPr="004D1D1D" w:rsidRDefault="008A6163" w:rsidP="004D1D1D">
      <w:pPr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Загружает подготовленный файл в ФИС ОКО в разделе «Ход ВПР». </w:t>
      </w:r>
    </w:p>
    <w:p w:rsidR="008A6163" w:rsidRPr="004D1D1D" w:rsidRDefault="008A6163" w:rsidP="004D1D1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 xml:space="preserve">Проведение ВПР в ОО </w:t>
      </w:r>
    </w:p>
    <w:p w:rsidR="008A6163" w:rsidRPr="004D1D1D" w:rsidRDefault="008A6163" w:rsidP="004D1D1D">
      <w:pPr>
        <w:pStyle w:val="ListParagraph"/>
        <w:numPr>
          <w:ilvl w:val="1"/>
          <w:numId w:val="7"/>
        </w:numPr>
        <w:spacing w:after="0" w:line="240" w:lineRule="auto"/>
        <w:ind w:left="0" w:firstLine="709"/>
        <w:rPr>
          <w:szCs w:val="24"/>
        </w:rPr>
      </w:pPr>
      <w:r w:rsidRPr="004D1D1D">
        <w:rPr>
          <w:b/>
          <w:szCs w:val="24"/>
        </w:rPr>
        <w:t xml:space="preserve"> Проведение ВПР в 4-7, 10-11 классах  </w:t>
      </w:r>
    </w:p>
    <w:p w:rsidR="008A6163" w:rsidRPr="004D1D1D" w:rsidRDefault="008A6163" w:rsidP="004D1D1D">
      <w:pPr>
        <w:spacing w:after="0" w:line="240" w:lineRule="auto"/>
        <w:ind w:right="309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>ВПР в 4-7, 10-11 классах проводится в любой день указанного в плане</w:t>
      </w:r>
      <w:r>
        <w:rPr>
          <w:rFonts w:ascii="Times New Roman" w:hAnsi="Times New Roman"/>
          <w:sz w:val="24"/>
          <w:szCs w:val="24"/>
        </w:rPr>
        <w:t>-</w:t>
      </w:r>
      <w:r w:rsidRPr="004D1D1D">
        <w:rPr>
          <w:rFonts w:ascii="Times New Roman" w:hAnsi="Times New Roman"/>
          <w:sz w:val="24"/>
          <w:szCs w:val="24"/>
        </w:rPr>
        <w:t xml:space="preserve">графике проведения ВПР периода. </w:t>
      </w:r>
    </w:p>
    <w:p w:rsidR="008A6163" w:rsidRPr="004D1D1D" w:rsidRDefault="008A6163" w:rsidP="004D1D1D">
      <w:pPr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i/>
          <w:sz w:val="24"/>
          <w:szCs w:val="24"/>
        </w:rPr>
        <w:t>Ответственный организатор</w:t>
      </w:r>
      <w:r w:rsidRPr="004D1D1D">
        <w:rPr>
          <w:rFonts w:ascii="Times New Roman" w:hAnsi="Times New Roman"/>
          <w:sz w:val="24"/>
          <w:szCs w:val="24"/>
        </w:rPr>
        <w:t xml:space="preserve"> </w:t>
      </w:r>
      <w:r w:rsidRPr="004D1D1D">
        <w:rPr>
          <w:rFonts w:ascii="Times New Roman" w:hAnsi="Times New Roman"/>
          <w:i/>
          <w:sz w:val="24"/>
          <w:szCs w:val="24"/>
        </w:rPr>
        <w:t xml:space="preserve">ОО: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Скачивает архив с материалами для проведения ВПР - файлы для распечатывания участникам ВПР в личном кабинете в ФИС ОКО </w:t>
      </w:r>
      <w:hyperlink r:id="rId7">
        <w:r w:rsidRPr="004D1D1D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https://lk</w:t>
        </w:r>
      </w:hyperlink>
      <w:hyperlink r:id="rId8">
        <w:r w:rsidRPr="004D1D1D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-</w:t>
        </w:r>
      </w:hyperlink>
      <w:hyperlink r:id="rId9">
        <w:r w:rsidRPr="004D1D1D">
          <w:rPr>
            <w:rFonts w:ascii="Times New Roman" w:hAnsi="Times New Roman"/>
            <w:color w:val="0000FF"/>
            <w:sz w:val="24"/>
            <w:szCs w:val="24"/>
            <w:u w:val="single" w:color="0000FF"/>
          </w:rPr>
          <w:t>fisoko.obrnadzor.gov.ru/</w:t>
        </w:r>
      </w:hyperlink>
      <w:hyperlink r:id="rId10">
        <w:r w:rsidRPr="004D1D1D">
          <w:rPr>
            <w:rFonts w:ascii="Times New Roman" w:hAnsi="Times New Roman"/>
            <w:sz w:val="24"/>
            <w:szCs w:val="24"/>
          </w:rPr>
          <w:t xml:space="preserve"> </w:t>
        </w:r>
      </w:hyperlink>
      <w:r w:rsidRPr="004D1D1D">
        <w:rPr>
          <w:rFonts w:ascii="Times New Roman" w:hAnsi="Times New Roman"/>
          <w:sz w:val="24"/>
          <w:szCs w:val="24"/>
        </w:rPr>
        <w:t xml:space="preserve">в разделе «Ход ВПР». Архив, критерии и форма сбора результатов размещаются в ФИС ОКО не позднее чем за 4 дня до начала ВПР. Для каждого класса и учебного предмета, по которому проводится ВПР, устанавливается период времени, а также рекомендуемые даты проведения ВПР в данном классе по данному предмету. Рекомендуется скачать архив заранее, до дня проведения работы. Для каждой ОО варианты сгенерированы индивидуально на основе банка оценочных средств ВПР с использованием ФИС ОКО. </w:t>
      </w:r>
      <w:r w:rsidRPr="004D1D1D">
        <w:rPr>
          <w:rFonts w:ascii="Times New Roman" w:hAnsi="Times New Roman"/>
          <w:b/>
          <w:sz w:val="24"/>
          <w:szCs w:val="24"/>
          <w:u w:val="single" w:color="000000"/>
        </w:rPr>
        <w:t>Обратите внимание, архив с материалами не будет</w:t>
      </w:r>
      <w:r w:rsidRPr="004D1D1D">
        <w:rPr>
          <w:rFonts w:ascii="Times New Roman" w:hAnsi="Times New Roman"/>
          <w:b/>
          <w:sz w:val="24"/>
          <w:szCs w:val="24"/>
        </w:rPr>
        <w:t xml:space="preserve"> </w:t>
      </w:r>
      <w:r w:rsidRPr="004D1D1D">
        <w:rPr>
          <w:rFonts w:ascii="Times New Roman" w:hAnsi="Times New Roman"/>
          <w:b/>
          <w:sz w:val="24"/>
          <w:szCs w:val="24"/>
          <w:u w:val="single" w:color="000000"/>
        </w:rPr>
        <w:t>зашифрован.</w:t>
      </w:r>
      <w:r w:rsidRPr="004D1D1D">
        <w:rPr>
          <w:rFonts w:ascii="Times New Roman" w:hAnsi="Times New Roman"/>
          <w:b/>
          <w:sz w:val="24"/>
          <w:szCs w:val="24"/>
        </w:rPr>
        <w:t xml:space="preserve"> </w:t>
      </w:r>
      <w:r w:rsidRPr="004D1D1D">
        <w:rPr>
          <w:rFonts w:ascii="Times New Roman" w:hAnsi="Times New Roman"/>
          <w:sz w:val="24"/>
          <w:szCs w:val="24"/>
        </w:rPr>
        <w:t xml:space="preserve">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Скачивает в личном кабинете в ФИС ОКО в разделе «Ход ВПР» макет бумажного протокола и список кодов участников проведения работы. Файл с кодами для выдачи участникам представляет собой таблицу с напечатанными кодами, которые разрезаются на отдельные части и выдаются участникам перед началом работы.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Распечатывает варианты ВПР на всех участников, бумажный протокол и коды участников. Разрезает лист с кодами участников для выдачи каждому участнику отдельного кода.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Организует выполнение участниками работы. Выдает каждому участнику код (произвольно из имеющихся). Каждому участнику выдается один и тот же код на все работы. В процессе проведения работы заполняет бумажный протокол, в котором фиксируется соответствие кода и ФИО участника. Каждый участник переписывает код в специально отведенное поле на каждой странице работы. 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По окончании проведения работы собирает все комплекты с ответами участников.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Проверяет ответы участников с помощью критериев (время проверки по соответствующему предмету указано в Плане-графике проведения ВПР).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Заполняет электронную форму сбора результатов выполнения ВПР: вносит код, номер варианта работы и баллы за задания каждого из участников. В электронной форме передаются только коды участников, ФИО не указывается. Соответствие ФИО и кода остается в ОО в виде бумажного протокола. </w:t>
      </w:r>
    </w:p>
    <w:p w:rsidR="008A6163" w:rsidRPr="004D1D1D" w:rsidRDefault="008A6163" w:rsidP="004D1D1D">
      <w:pPr>
        <w:numPr>
          <w:ilvl w:val="3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Загружает форму сбора результатов в ФИС ОКО в разделе «Ход ВПР» (дата загрузки формы по соответствующему предмету указана в Плане-графике проведения ВПР). </w:t>
      </w:r>
    </w:p>
    <w:p w:rsidR="008A6163" w:rsidRPr="004D1D1D" w:rsidRDefault="008A6163" w:rsidP="004D1D1D">
      <w:pPr>
        <w:pStyle w:val="ListParagraph"/>
        <w:numPr>
          <w:ilvl w:val="1"/>
          <w:numId w:val="7"/>
        </w:numPr>
        <w:spacing w:after="0" w:line="240" w:lineRule="auto"/>
        <w:ind w:left="0" w:firstLine="709"/>
        <w:rPr>
          <w:szCs w:val="24"/>
        </w:rPr>
      </w:pPr>
      <w:r w:rsidRPr="004D1D1D">
        <w:rPr>
          <w:b/>
          <w:szCs w:val="24"/>
        </w:rPr>
        <w:t xml:space="preserve"> Проведение ВПР в 8 классе</w:t>
      </w:r>
      <w:r w:rsidRPr="004D1D1D">
        <w:rPr>
          <w:szCs w:val="24"/>
        </w:rPr>
        <w:t xml:space="preserve"> </w:t>
      </w:r>
    </w:p>
    <w:p w:rsidR="008A6163" w:rsidRPr="004D1D1D" w:rsidRDefault="008A6163" w:rsidP="004D1D1D">
      <w:pPr>
        <w:pStyle w:val="ListParagraph"/>
        <w:numPr>
          <w:ilvl w:val="2"/>
          <w:numId w:val="7"/>
        </w:numPr>
        <w:spacing w:after="0" w:line="240" w:lineRule="auto"/>
        <w:ind w:left="0" w:firstLine="709"/>
        <w:rPr>
          <w:szCs w:val="24"/>
        </w:rPr>
      </w:pPr>
      <w:r w:rsidRPr="004D1D1D">
        <w:rPr>
          <w:i/>
          <w:szCs w:val="24"/>
        </w:rPr>
        <w:t>Ответственный организатор</w:t>
      </w:r>
      <w:r w:rsidRPr="004D1D1D">
        <w:rPr>
          <w:szCs w:val="24"/>
        </w:rPr>
        <w:t xml:space="preserve"> </w:t>
      </w:r>
      <w:r w:rsidRPr="004D1D1D">
        <w:rPr>
          <w:i/>
          <w:szCs w:val="24"/>
        </w:rPr>
        <w:t xml:space="preserve">ОО: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Скачивает архив с материалами (зашифрованный архив) и формы сбора результатов для проведения ВПР - файлы для распечатывания участникам ВПР в личном кабинете в ФИС ОКО в разделе «Ход ВПР». Архив размещается в ФИС ОКО не позднее чем за 3 дня до начала ВПР. Рекомендуется скачать архив заранее, до дня проведения работы. 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Получает шифр для распаковки архива в личном кабинете ФИС ОКО в день проведения работы в 7:30 по местному времени.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Скачивает в личном кабинете в ФИС ОКО в разделе «Ход ВПР» макет бумажного протокола и список кодов участников проведения работы. Файл с кодами для выдачи участникам представляет собой таблицу с напечатанными кодами, которые разрезаются на отдельные части и выдаются участникам перед началом работы.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Распечатывает варианты ВПР на всех участников, бумажный протокол и коды участников. Разрезает лист с кодами участников для выдачи каждому участнику отдельного кода.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Организует выполнение участниками работы. Выдает каждому участнику код (произвольно из имеющихся). Каждому участнику выдается один и тот же код на все работы. В процессе проведения работы заполняет бумажный протокол, в котором фиксируется соответствие кода и ФИО участника. Каждый участник переписывает код в специально отведенное поле на каждой странице работы. 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По окончании проведения работы собирает все комплекты.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В личном кабинете в ФИС ОКО в разделе «Ход ВПР» получает критерии оценивания ответов после 14:00 по московскому времени в день проведения работы.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Проверяет ответы участников с помощью критериев (время проверки по соответствующему предмету указано в Плане-графике проведения ВПР).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Заполняет электронную форму сбора результатов выполнения ВПР: вносит код, номер варианта работы и баллы за задания каждого из участников. В электронной форме передаются только коды участников, ФИО не указывается. Соответствие ФИО и кода остается в ОО в виде бумажного протокола. </w:t>
      </w:r>
    </w:p>
    <w:p w:rsidR="008A6163" w:rsidRPr="004D1D1D" w:rsidRDefault="008A6163" w:rsidP="004D1D1D">
      <w:pPr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Загружает форму сбора результатов в ФИС ОКО в разделе «Ход ВПР» (дата загрузки формы по соответствующему предмету указана в Плане-графике проведения ВПР). </w:t>
      </w:r>
    </w:p>
    <w:p w:rsidR="008A6163" w:rsidRPr="004D1D1D" w:rsidRDefault="008A6163" w:rsidP="004D1D1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>Проведение ВПР по иностранным языкам в 7, 11 классах</w:t>
      </w:r>
      <w:r w:rsidRPr="004D1D1D">
        <w:rPr>
          <w:rFonts w:ascii="Times New Roman" w:hAnsi="Times New Roman"/>
          <w:sz w:val="24"/>
          <w:szCs w:val="24"/>
        </w:rPr>
        <w:t xml:space="preserve"> </w:t>
      </w:r>
    </w:p>
    <w:p w:rsidR="008A6163" w:rsidRPr="004D1D1D" w:rsidRDefault="008A6163" w:rsidP="004D1D1D">
      <w:pPr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Всероссийская проверочная работа по иностранным языкам (английский, немецкий, французский) в 7 и 11 классах выполняется в компьютерной форме в специально оборудованной для этого аудитории. Для выполнения работы в ФИС ОКО в разделе «Ход ВПР» будет размещено специальное ПО (программное обеспечение). </w:t>
      </w:r>
    </w:p>
    <w:p w:rsidR="008A6163" w:rsidRPr="004D1D1D" w:rsidRDefault="008A6163" w:rsidP="004D1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Ознакомление с ПО и проведение тренировки по иностранным языкам на примере английского языка будет размещено в личном кабинете в ФИС ОКО в разделе «Ход ВПР» не позднее чем за 7 дней до проведения ВПР по иностранному языку.  </w:t>
      </w:r>
    </w:p>
    <w:p w:rsidR="008A6163" w:rsidRPr="004D1D1D" w:rsidRDefault="008A6163" w:rsidP="004D1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ВПР по иностранным языкам могут проводиться в объеме, соответствующем техническим возможностям образовательной организации.  </w:t>
      </w:r>
    </w:p>
    <w:p w:rsidR="008A6163" w:rsidRPr="004D1D1D" w:rsidRDefault="008A6163" w:rsidP="004D1D1D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 xml:space="preserve">Резервные дни </w:t>
      </w:r>
    </w:p>
    <w:p w:rsidR="008A6163" w:rsidRPr="004D1D1D" w:rsidRDefault="008A6163" w:rsidP="004D1D1D">
      <w:pPr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При невозможности проведения ВПР в установленные сроки по объективным причинам по согласованию с региональным координатором образовательная организация может провести ВПР по отдельным предметам в резервные дни. Резервные дни и порядок хранения работ участников ВПР в образовательной организации определяются порядком проведения ВПР в образовательной организации. При планировании проведения ВПР в резервные дни (любые дни вне периода, установленного планом-графиком проведения ВПР для каждого класса и учебного предмета) следует учесть:  </w:t>
      </w:r>
    </w:p>
    <w:p w:rsidR="008A6163" w:rsidRPr="004D1D1D" w:rsidRDefault="008A6163" w:rsidP="004D1D1D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При загрузке электронных форм сбора результатов в установленный планом-графиком проведения ВПР срок, получение результатов осуществляется в соответствии с планом-графиком проведения ВПР. </w:t>
      </w:r>
    </w:p>
    <w:p w:rsidR="008A6163" w:rsidRPr="004D1D1D" w:rsidRDefault="008A6163" w:rsidP="004D1D1D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При загрузке электронных форм сбора результатов вне установленного планом-графиком проведения ВПР срока (загрузка форм сбора результатов будет доступна до 15.05.2020 года), получение результатов с 05.06.2020 года. </w:t>
      </w:r>
    </w:p>
    <w:p w:rsidR="008A6163" w:rsidRPr="004D1D1D" w:rsidRDefault="008A6163" w:rsidP="004D1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 xml:space="preserve"> </w:t>
      </w:r>
      <w:r w:rsidRPr="004D1D1D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8A6163" w:rsidRPr="004D1D1D" w:rsidRDefault="008A6163" w:rsidP="004D1D1D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 xml:space="preserve">Сбор контекстных данных об ОО и участниках ВПР </w:t>
      </w:r>
    </w:p>
    <w:p w:rsidR="008A6163" w:rsidRPr="004D1D1D" w:rsidRDefault="008A6163" w:rsidP="004D1D1D">
      <w:pPr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i/>
          <w:sz w:val="24"/>
          <w:szCs w:val="24"/>
        </w:rPr>
        <w:t xml:space="preserve">ОО: </w:t>
      </w:r>
    </w:p>
    <w:p w:rsidR="008A6163" w:rsidRPr="004D1D1D" w:rsidRDefault="008A6163" w:rsidP="004D1D1D">
      <w:pPr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Скачивает форму сбора контекстных данных об ОО и участниках ВПР в личном кабинете в ФИС ОКО на сайте https://lk-fisoko.obrnadzor.gov.ru/ в разделе «Ход ВПР». </w:t>
      </w:r>
    </w:p>
    <w:p w:rsidR="008A6163" w:rsidRPr="004D1D1D" w:rsidRDefault="008A6163" w:rsidP="004D1D1D">
      <w:pPr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Заполняет форму сбора контекстных данных об ОО и участниках ВПР согласно инструкции (инструкция по заполнению находится на первом листе формы). </w:t>
      </w:r>
    </w:p>
    <w:p w:rsidR="008A6163" w:rsidRPr="004D1D1D" w:rsidRDefault="008A6163" w:rsidP="004D1D1D">
      <w:pPr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sz w:val="24"/>
          <w:szCs w:val="24"/>
        </w:rPr>
        <w:t xml:space="preserve">Загружает заполненную форму в ФИС ОКО в разделе «Ход ВПР». </w:t>
      </w:r>
    </w:p>
    <w:p w:rsidR="008A6163" w:rsidRPr="004D1D1D" w:rsidRDefault="008A6163" w:rsidP="004D1D1D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 xml:space="preserve">Получение результатов ВПР </w:t>
      </w:r>
    </w:p>
    <w:p w:rsidR="008A6163" w:rsidRPr="004D1D1D" w:rsidRDefault="008A6163" w:rsidP="004D1D1D">
      <w:pPr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D1D1D">
        <w:rPr>
          <w:rFonts w:ascii="Times New Roman" w:hAnsi="Times New Roman"/>
          <w:i/>
          <w:sz w:val="24"/>
          <w:szCs w:val="24"/>
        </w:rPr>
        <w:t xml:space="preserve">ОО, Муниципальный и/или региональный координатор: </w:t>
      </w:r>
    </w:p>
    <w:p w:rsidR="008A6163" w:rsidRPr="00103075" w:rsidRDefault="008A6163" w:rsidP="004D1D1D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D1D1D">
        <w:rPr>
          <w:rFonts w:ascii="Times New Roman" w:hAnsi="Times New Roman"/>
          <w:sz w:val="24"/>
          <w:szCs w:val="24"/>
        </w:rPr>
        <w:t xml:space="preserve">Получает результаты проверочных работ в личном кабинете ФИС ОКО.   </w:t>
      </w: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Default="008A61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A6163" w:rsidRPr="005F2AD1" w:rsidRDefault="008A6163" w:rsidP="008A2324">
      <w:pPr>
        <w:spacing w:after="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F2A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</w:p>
    <w:p w:rsidR="008A6163" w:rsidRPr="005F2AD1" w:rsidRDefault="008A6163" w:rsidP="008A2324">
      <w:pPr>
        <w:spacing w:after="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F2AD1">
        <w:rPr>
          <w:rFonts w:ascii="Times New Roman" w:hAnsi="Times New Roman"/>
          <w:iCs/>
          <w:color w:val="000000"/>
          <w:sz w:val="24"/>
          <w:szCs w:val="24"/>
          <w:lang w:eastAsia="ru-RU"/>
        </w:rPr>
        <w:t>к приказу по школе</w:t>
      </w:r>
    </w:p>
    <w:p w:rsidR="008A6163" w:rsidRPr="005F2AD1" w:rsidRDefault="008A6163" w:rsidP="008A2324">
      <w:pPr>
        <w:spacing w:after="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F2AD1">
        <w:rPr>
          <w:rFonts w:ascii="Times New Roman" w:hAnsi="Times New Roman"/>
          <w:color w:val="000000"/>
          <w:sz w:val="24"/>
          <w:szCs w:val="24"/>
          <w:lang w:eastAsia="ru-RU"/>
        </w:rPr>
        <w:t>от </w:t>
      </w:r>
      <w:r w:rsidRPr="005F2AD1">
        <w:rPr>
          <w:rFonts w:ascii="Times New Roman" w:hAnsi="Times New Roman"/>
          <w:iCs/>
          <w:color w:val="000000"/>
          <w:sz w:val="24"/>
          <w:szCs w:val="24"/>
          <w:lang w:eastAsia="ru-RU"/>
        </w:rPr>
        <w:t>17.02.2020</w:t>
      </w:r>
      <w:r w:rsidRPr="005F2AD1">
        <w:rPr>
          <w:rFonts w:ascii="Times New Roman" w:hAnsi="Times New Roman"/>
          <w:color w:val="000000"/>
          <w:sz w:val="24"/>
          <w:szCs w:val="24"/>
          <w:lang w:eastAsia="ru-RU"/>
        </w:rPr>
        <w:t> № 87</w:t>
      </w:r>
    </w:p>
    <w:p w:rsidR="008A6163" w:rsidRPr="005F2AD1" w:rsidRDefault="008A6163" w:rsidP="008A2324">
      <w:pPr>
        <w:spacing w:after="182"/>
        <w:jc w:val="center"/>
        <w:rPr>
          <w:rFonts w:ascii="Times New Roman" w:hAnsi="Times New Roman"/>
          <w:color w:val="000000"/>
          <w:sz w:val="24"/>
          <w:szCs w:val="24"/>
        </w:rPr>
      </w:pPr>
      <w:r w:rsidRPr="005F2A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Организаторы в аудитории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5F2A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вне аудитории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, эксперты</w:t>
      </w:r>
      <w:r w:rsidRPr="005F2AD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в период проведения ВПР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в 4-х классах</w:t>
      </w:r>
    </w:p>
    <w:tbl>
      <w:tblPr>
        <w:tblW w:w="5307" w:type="pct"/>
        <w:tblInd w:w="-434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59"/>
        <w:gridCol w:w="2592"/>
        <w:gridCol w:w="916"/>
        <w:gridCol w:w="761"/>
        <w:gridCol w:w="2132"/>
        <w:gridCol w:w="2283"/>
      </w:tblGrid>
      <w:tr w:rsidR="008A6163" w:rsidRPr="00014C29" w:rsidTr="008A2324">
        <w:trPr>
          <w:trHeight w:val="147"/>
        </w:trPr>
        <w:tc>
          <w:tcPr>
            <w:tcW w:w="193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014C29" w:rsidRDefault="008A6163" w:rsidP="008A23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4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дата</w:t>
            </w: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</w:tcPr>
          <w:p w:rsidR="008A6163" w:rsidRPr="00014C29" w:rsidRDefault="008A6163" w:rsidP="008A23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4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90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014C29" w:rsidRDefault="008A6163" w:rsidP="008A23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4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7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014C29" w:rsidRDefault="008A6163" w:rsidP="008A23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4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0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Организаторы вне аудиторий</w:t>
            </w:r>
          </w:p>
        </w:tc>
        <w:tc>
          <w:tcPr>
            <w:tcW w:w="22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Эксперты по проверке</w:t>
            </w:r>
          </w:p>
        </w:tc>
      </w:tr>
      <w:tr w:rsidR="008A6163" w:rsidRPr="00BE1E7C" w:rsidTr="008A2324">
        <w:trPr>
          <w:trHeight w:val="240"/>
        </w:trPr>
        <w:tc>
          <w:tcPr>
            <w:tcW w:w="1935" w:type="dxa"/>
            <w:vMerge w:val="restart"/>
            <w:tcBorders>
              <w:top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(часть 1)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02.04.2020</w:t>
            </w: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Шалалашвили И.В.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–А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210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Филина Е. Н.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2255" w:type="dxa"/>
            <w:vMerge w:val="restart"/>
            <w:tcBorders>
              <w:top w:val="single" w:sz="6" w:space="0" w:color="222222"/>
              <w:lef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Шалалашвили И.В.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Тыщенко Т.В.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Будз С.П.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Ключник Е.Ю.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Евсеенкова А.Б.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Киселёва Л.Н.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Буркацкая А. Э.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Филипенко И. 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Кошлань В. В.</w:t>
            </w: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Тыщенко Т.В.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rPr>
          <w:trHeight w:val="20"/>
        </w:trPr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Будз С.П.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4 -Б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Ключник Е.Ю.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Евсеенкова А.Б.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4 -В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rPr>
          <w:trHeight w:val="20"/>
        </w:trPr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Киселёва Л.Н.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Буркацкая А. Э.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4-Г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6B795D">
        <w:trPr>
          <w:trHeight w:val="20"/>
        </w:trPr>
        <w:tc>
          <w:tcPr>
            <w:tcW w:w="1935" w:type="dxa"/>
            <w:vMerge/>
            <w:tcBorders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И. В.</w:t>
            </w:r>
          </w:p>
        </w:tc>
        <w:tc>
          <w:tcPr>
            <w:tcW w:w="905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  <w:bottom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BE1E7C" w:rsidTr="008A2324">
        <w:tc>
          <w:tcPr>
            <w:tcW w:w="1935" w:type="dxa"/>
            <w:vMerge w:val="restart"/>
            <w:tcBorders>
              <w:top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(часть 2)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07.04.2020</w:t>
            </w: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Шалалашвили И.В.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–А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210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Ручко А. А.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Джелялова Д .А.</w:t>
            </w:r>
          </w:p>
        </w:tc>
        <w:tc>
          <w:tcPr>
            <w:tcW w:w="2255" w:type="dxa"/>
            <w:vMerge w:val="restart"/>
            <w:tcBorders>
              <w:top w:val="single" w:sz="6" w:space="0" w:color="222222"/>
              <w:lef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Шалалашвили И.В.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Тыщенко Т.В.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Будз С.П.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Ключник Е.Ю.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Евсеенкова А.Б.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Киселёва Л.Н.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Буркацкая А. Э.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Филипенко И. 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Кошлань В. В.</w:t>
            </w: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Тыщенко Т.В.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Будз С.П.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4 -Б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Ключник Е.Ю.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Евсеенкова А.Б.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4 -В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Киселёва Л.Н.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rPr>
          <w:trHeight w:val="136"/>
        </w:trPr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Буркацкая А. Э.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4-Г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И. В.</w:t>
            </w:r>
          </w:p>
        </w:tc>
        <w:tc>
          <w:tcPr>
            <w:tcW w:w="905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  <w:bottom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BE1E7C" w:rsidTr="008A2324">
        <w:tc>
          <w:tcPr>
            <w:tcW w:w="1935" w:type="dxa"/>
            <w:vMerge w:val="restart"/>
            <w:tcBorders>
              <w:top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15.04.2020</w:t>
            </w: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Шалалашвили И.В.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–А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210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Филина Е. Н.</w:t>
            </w:r>
          </w:p>
          <w:p w:rsidR="008A6163" w:rsidRPr="005F2AD1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Панченко Е. А.</w:t>
            </w:r>
          </w:p>
        </w:tc>
        <w:tc>
          <w:tcPr>
            <w:tcW w:w="2255" w:type="dxa"/>
            <w:vMerge w:val="restart"/>
            <w:tcBorders>
              <w:top w:val="single" w:sz="6" w:space="0" w:color="222222"/>
              <w:lef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Шалалашвили И.В.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Тыщенко Т.В.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Будз С.П.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Ключник Е.Ю.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Евсеенкова А.Б.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Киселёва Л.Н.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Буркацкая А. Э.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Филипенко И. 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Кошлань В. В.</w:t>
            </w: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Тыщенко Т.В.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6B795D">
        <w:trPr>
          <w:trHeight w:val="20"/>
        </w:trPr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Будз С.П.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4 -Б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Ключник Е.Ю.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Евсеенкова А.Б.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4 -В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6B795D">
        <w:trPr>
          <w:trHeight w:val="20"/>
        </w:trPr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Киселёва Л.Н.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Буркацкая А. Э.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4-Г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6B795D">
        <w:trPr>
          <w:trHeight w:val="68"/>
        </w:trPr>
        <w:tc>
          <w:tcPr>
            <w:tcW w:w="1935" w:type="dxa"/>
            <w:vMerge/>
            <w:tcBorders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И. В.</w:t>
            </w:r>
          </w:p>
        </w:tc>
        <w:tc>
          <w:tcPr>
            <w:tcW w:w="905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  <w:bottom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BE1E7C" w:rsidTr="008A2324">
        <w:tc>
          <w:tcPr>
            <w:tcW w:w="1935" w:type="dxa"/>
            <w:vMerge w:val="restart"/>
            <w:tcBorders>
              <w:top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22.04.2020</w:t>
            </w: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Шалалашвили И.В.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–А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2106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Ручко А. А.</w:t>
            </w:r>
          </w:p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Джелялова Д .А.</w:t>
            </w:r>
          </w:p>
        </w:tc>
        <w:tc>
          <w:tcPr>
            <w:tcW w:w="2255" w:type="dxa"/>
            <w:vMerge w:val="restart"/>
            <w:tcBorders>
              <w:top w:val="single" w:sz="6" w:space="0" w:color="222222"/>
              <w:lef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Шалалашвили И.В.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Тыщенко Т.В.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Будз С.П.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Ключник Е.Ю.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Евсеенкова А.Б.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Киселёва Л.Н.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Буркацкая А. Э.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Филипенко И. В.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5F2A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Кошлань В. В.</w:t>
            </w: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BE1E7C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Тыщенко Т.В.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Будз С.П.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4 -Б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Ключник Е.Ю.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Евсеенкова А.Б.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4 -В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Киселёва Л.Н.</w:t>
            </w:r>
          </w:p>
        </w:tc>
        <w:tc>
          <w:tcPr>
            <w:tcW w:w="905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rPr>
          <w:trHeight w:val="155"/>
        </w:trPr>
        <w:tc>
          <w:tcPr>
            <w:tcW w:w="1935" w:type="dxa"/>
            <w:vMerge/>
            <w:tcBorders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Буркацкая А. Э.</w:t>
            </w:r>
          </w:p>
        </w:tc>
        <w:tc>
          <w:tcPr>
            <w:tcW w:w="905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4-Г</w:t>
            </w:r>
          </w:p>
        </w:tc>
        <w:tc>
          <w:tcPr>
            <w:tcW w:w="752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2106" w:type="dxa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6163" w:rsidRPr="005F2AD1" w:rsidTr="008A2324">
        <w:trPr>
          <w:trHeight w:val="261"/>
        </w:trPr>
        <w:tc>
          <w:tcPr>
            <w:tcW w:w="1935" w:type="dxa"/>
            <w:vMerge/>
            <w:tcBorders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91" w:type="dxa"/>
              <w:left w:w="91" w:type="dxa"/>
              <w:bottom w:w="91" w:type="dxa"/>
              <w:right w:w="91" w:type="dxa"/>
            </w:tcMar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2AD1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И. В.</w:t>
            </w:r>
          </w:p>
        </w:tc>
        <w:tc>
          <w:tcPr>
            <w:tcW w:w="905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left w:val="single" w:sz="6" w:space="0" w:color="222222"/>
              <w:bottom w:val="single" w:sz="6" w:space="0" w:color="222222"/>
            </w:tcBorders>
          </w:tcPr>
          <w:p w:rsidR="008A6163" w:rsidRPr="005F2AD1" w:rsidRDefault="008A6163" w:rsidP="008A23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A6163" w:rsidRPr="005F2AD1" w:rsidRDefault="008A6163" w:rsidP="008A2324">
      <w:pPr>
        <w:rPr>
          <w:rFonts w:ascii="Times New Roman" w:hAnsi="Times New Roman"/>
          <w:color w:val="000000"/>
          <w:sz w:val="24"/>
          <w:szCs w:val="24"/>
        </w:rPr>
      </w:pP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</w:pPr>
    </w:p>
    <w:p w:rsidR="008A6163" w:rsidRPr="006350A9" w:rsidRDefault="008A6163" w:rsidP="00E35352">
      <w:pPr>
        <w:spacing w:after="21"/>
        <w:ind w:left="881" w:right="282"/>
        <w:rPr>
          <w:rFonts w:ascii="Times New Roman" w:hAnsi="Times New Roman"/>
          <w:sz w:val="24"/>
          <w:szCs w:val="24"/>
        </w:rPr>
        <w:sectPr w:rsidR="008A6163" w:rsidRPr="006350A9" w:rsidSect="00E35352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A6163" w:rsidRPr="006350A9" w:rsidRDefault="008A6163" w:rsidP="00E35352">
      <w:pPr>
        <w:tabs>
          <w:tab w:val="left" w:pos="2977"/>
        </w:tabs>
        <w:ind w:right="282"/>
        <w:jc w:val="both"/>
        <w:rPr>
          <w:rFonts w:ascii="Times New Roman" w:hAnsi="Times New Roman"/>
          <w:sz w:val="24"/>
          <w:szCs w:val="24"/>
        </w:rPr>
        <w:sectPr w:rsidR="008A6163" w:rsidRPr="006350A9" w:rsidSect="00E35352">
          <w:type w:val="continuous"/>
          <w:pgSz w:w="11906" w:h="16838"/>
          <w:pgMar w:top="1134" w:right="567" w:bottom="1134" w:left="1418" w:header="709" w:footer="709" w:gutter="0"/>
          <w:cols w:num="2" w:space="708"/>
          <w:titlePg/>
          <w:docGrid w:linePitch="360"/>
        </w:sectPr>
      </w:pPr>
    </w:p>
    <w:p w:rsidR="008A6163" w:rsidRPr="006350A9" w:rsidRDefault="008A6163" w:rsidP="008B5EE4">
      <w:pPr>
        <w:ind w:left="8364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Приложение №</w:t>
      </w:r>
      <w:r>
        <w:rPr>
          <w:rFonts w:ascii="Times New Roman" w:hAnsi="Times New Roman"/>
          <w:sz w:val="24"/>
          <w:szCs w:val="24"/>
        </w:rPr>
        <w:t>4</w:t>
      </w:r>
      <w:r w:rsidRPr="006350A9">
        <w:rPr>
          <w:rFonts w:ascii="Times New Roman" w:hAnsi="Times New Roman"/>
          <w:sz w:val="24"/>
          <w:szCs w:val="24"/>
        </w:rPr>
        <w:t xml:space="preserve"> </w:t>
      </w:r>
      <w:r w:rsidRPr="006350A9">
        <w:rPr>
          <w:rFonts w:ascii="Times New Roman" w:hAnsi="Times New Roman"/>
          <w:sz w:val="24"/>
          <w:szCs w:val="24"/>
        </w:rPr>
        <w:br/>
        <w:t>к приказу МОУ «Школа-гимназия №6» г. Джанкоя</w:t>
      </w:r>
    </w:p>
    <w:p w:rsidR="008A6163" w:rsidRPr="006350A9" w:rsidRDefault="008A6163" w:rsidP="008B5EE4">
      <w:pPr>
        <w:ind w:left="8364"/>
        <w:rPr>
          <w:rFonts w:ascii="Times New Roman" w:hAnsi="Times New Roman"/>
          <w:sz w:val="24"/>
          <w:szCs w:val="24"/>
        </w:rPr>
      </w:pPr>
      <w:r w:rsidRPr="006350A9">
        <w:rPr>
          <w:rFonts w:ascii="Times New Roman" w:hAnsi="Times New Roman"/>
          <w:sz w:val="24"/>
          <w:szCs w:val="24"/>
        </w:rPr>
        <w:t>от 17.02.2020 № 86</w:t>
      </w:r>
    </w:p>
    <w:p w:rsidR="008A6163" w:rsidRPr="006350A9" w:rsidRDefault="008A6163" w:rsidP="008B5EE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350A9">
        <w:rPr>
          <w:rFonts w:ascii="Times New Roman" w:hAnsi="Times New Roman"/>
          <w:b/>
          <w:bCs/>
          <w:sz w:val="24"/>
          <w:szCs w:val="24"/>
        </w:rPr>
        <w:t>Организаторы  в аудиториях, вне аудиторий, эксперты ВПР в 5-8 классах</w:t>
      </w:r>
    </w:p>
    <w:tbl>
      <w:tblPr>
        <w:tblW w:w="512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7"/>
        <w:gridCol w:w="1374"/>
        <w:gridCol w:w="1464"/>
        <w:gridCol w:w="1664"/>
        <w:gridCol w:w="967"/>
        <w:gridCol w:w="2310"/>
        <w:gridCol w:w="1928"/>
        <w:gridCol w:w="1919"/>
        <w:gridCol w:w="1916"/>
      </w:tblGrid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 w:firstLine="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5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br/>
              <w:t>проведения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 xml:space="preserve">Место 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br/>
              <w:t>проведения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Время начала работы</w:t>
            </w:r>
          </w:p>
        </w:tc>
        <w:tc>
          <w:tcPr>
            <w:tcW w:w="762" w:type="pct"/>
            <w:vAlign w:val="center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рганизатор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 xml:space="preserve"> в аудитории</w:t>
            </w:r>
          </w:p>
        </w:tc>
        <w:tc>
          <w:tcPr>
            <w:tcW w:w="636" w:type="pct"/>
            <w:vAlign w:val="center"/>
          </w:tcPr>
          <w:p w:rsidR="008A6163" w:rsidRPr="006350A9" w:rsidRDefault="008A6163" w:rsidP="001260C3">
            <w:pPr>
              <w:pStyle w:val="ListParagraph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ксперт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Ответственный за внесение результатов в таблицу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A9">
              <w:rPr>
                <w:rFonts w:ascii="Times New Roman" w:hAnsi="Times New Roman"/>
                <w:b/>
                <w:sz w:val="24"/>
                <w:szCs w:val="24"/>
              </w:rPr>
              <w:t>Организатор вне аудитории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453" w:type="pct"/>
            <w:vMerge w:val="restar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31 марта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5А Бочкала Н.В.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5Б Чикиев У.С.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5В Деркач Н.А.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Ватерлецкая Н.Е.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09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5А 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5Б Гоморова А.Ю.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5ВТалах Л.С.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Гредина Е.Л.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Гоморова А.А.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14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5А Бочкала Н.В.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5Б Чикиев У.С.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5В Деркач Н.А.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Кокчеева Р.Э.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Пулатова Л.П.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Деркач Н.А.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Пулатова Л.П.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Притуленко Е.О.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23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5А 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5Б Гоморова А.Ю.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5ВТалах Л.С.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Бочкала Н.В.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Гоморова А.Ю.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Жадан О.С.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Гоморова А.Ю.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Губская О.Ф.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" w:type="pct"/>
            <w:vMerge w:val="restar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01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6А Чикиев У.С.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6Б Гавриченко П.В.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6В Дружинец Н.Н.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Ватерлецкая Н.Е.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08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6А Чикиев У.С.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6Б Гавриченко П.В.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6В Дружинец Н.Н.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Бакулева Л.В.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10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6АДружинец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6БДейнека Н.В.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6ВКобыш С.И.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Гредина Е.Л.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Притуленко Е.О.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16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6АКобыш С.И.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6БТалах Л.С.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6ВГавриченко П.В.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Кобыш С.И.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Байдюк Н.Н.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Кобыш С.И.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Губская О.Ф.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21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6АКобыш С.И.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6БСанина Ю.А.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6ВДружинец Н.Н.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Дружинец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Деркач Н.А.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Деркач Н.А.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Ватерлецкая Н.Е.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24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6АДружинец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6БДейнека Н.В.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6ВКобыш С.И.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53" w:type="pct"/>
            <w:vMerge w:val="restar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31  марта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 Гавриченко П.В.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7ВЖадан О.С.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Склярова О.В.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Притуленко Е.О.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03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 Бакулева Л.В.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7ББайдюк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 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Жадан О.С.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 xml:space="preserve"> Ротт Е.А.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Гредина Е.Л.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Губская О.Ф.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07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 Гавриченко П.В.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7ВЖадан О.С.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Склярова О.В.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Байдюк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Жадан О.С.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Байдюк Н.Н.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Ватерлецкая Н.Е.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06.04-7А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08.04-7Б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09.04-7В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10.04-7Г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 xml:space="preserve"> К №15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 Губская О.Ф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 Шин Л.Ю.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 Вартелецкая Н.Е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7ГПритуленко Е.О.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Сандлер М.А.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Санина Ю.А.,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Склярова О.В.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Сандлер М.А.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15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  Лисюк Н.П.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 Кокчеева Р.Э.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 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Зуб Л.В.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Притуленко Е.О.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17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 Бакулева Л.В.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7ББайдюк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 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Жадан О.С.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Дружинец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Пулатова Л.П.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Кокчеева Р.Э.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Губская О.Ф.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22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  Лисюк Н.П.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 Кокчеева Р.Э.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 Чистоклетова Ю.Н.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Зуб Л.В.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Кокчеева Р.Э.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Кобылинская Н.К.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Кокчеева Р.Э.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Ватерлецкая Н.Е.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23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19,20,21,22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13-55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7А Байдюк Н.Н.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7Б Зуб Л.В.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7В Лисюк Д.В.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7Г Бакулева Л.В.</w:t>
            </w: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Гавриченко П.В.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" w:type="pct"/>
            <w:vMerge w:val="restar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 xml:space="preserve"> 8 класс</w:t>
            </w: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02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К№ 19,20,21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8А 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8Б Гарбуз И.Б.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8В Деркач Н.А.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Ротт Е.А.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Гредина Е.Л.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Лисюк Д.В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Марченко Е.В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Притуленко Е.О.</w:t>
            </w:r>
          </w:p>
        </w:tc>
      </w:tr>
      <w:tr w:rsidR="008A6163" w:rsidRPr="006350A9" w:rsidTr="001260C3">
        <w:tc>
          <w:tcPr>
            <w:tcW w:w="533" w:type="pct"/>
          </w:tcPr>
          <w:p w:rsidR="008A6163" w:rsidRPr="006350A9" w:rsidRDefault="008A6163" w:rsidP="001260C3">
            <w:pPr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53" w:type="pct"/>
            <w:vMerge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16 апреля</w:t>
            </w:r>
          </w:p>
        </w:tc>
        <w:tc>
          <w:tcPr>
            <w:tcW w:w="54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К № 23</w:t>
            </w:r>
          </w:p>
        </w:tc>
        <w:tc>
          <w:tcPr>
            <w:tcW w:w="319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8-55</w:t>
            </w:r>
          </w:p>
        </w:tc>
        <w:tc>
          <w:tcPr>
            <w:tcW w:w="76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8А Кривошеев В.В.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8Б Гарбуз И.Б.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8В Деркач Н.А.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Гулак Н.И.</w:t>
            </w:r>
          </w:p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Жадан О.С.</w:t>
            </w:r>
          </w:p>
        </w:tc>
        <w:tc>
          <w:tcPr>
            <w:tcW w:w="633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Жадан О.С.</w:t>
            </w:r>
          </w:p>
        </w:tc>
        <w:tc>
          <w:tcPr>
            <w:tcW w:w="632" w:type="pct"/>
          </w:tcPr>
          <w:p w:rsidR="008A6163" w:rsidRPr="006350A9" w:rsidRDefault="008A6163" w:rsidP="001260C3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50A9">
              <w:rPr>
                <w:rFonts w:ascii="Times New Roman" w:hAnsi="Times New Roman"/>
                <w:sz w:val="24"/>
                <w:szCs w:val="24"/>
              </w:rPr>
              <w:t>Губская О.Ф.</w:t>
            </w:r>
          </w:p>
        </w:tc>
      </w:tr>
    </w:tbl>
    <w:p w:rsidR="008A6163" w:rsidRPr="006350A9" w:rsidRDefault="008A6163">
      <w:pPr>
        <w:rPr>
          <w:rFonts w:ascii="Times New Roman" w:hAnsi="Times New Roman"/>
          <w:sz w:val="24"/>
          <w:szCs w:val="24"/>
        </w:rPr>
      </w:pPr>
    </w:p>
    <w:sectPr w:rsidR="008A6163" w:rsidRPr="006350A9" w:rsidSect="00E3535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163" w:rsidRDefault="008A6163" w:rsidP="00E35352">
      <w:r>
        <w:separator/>
      </w:r>
    </w:p>
  </w:endnote>
  <w:endnote w:type="continuationSeparator" w:id="0">
    <w:p w:rsidR="008A6163" w:rsidRDefault="008A6163" w:rsidP="00E35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163" w:rsidRDefault="008A6163" w:rsidP="00E35352">
      <w:r>
        <w:separator/>
      </w:r>
    </w:p>
  </w:footnote>
  <w:footnote w:type="continuationSeparator" w:id="0">
    <w:p w:rsidR="008A6163" w:rsidRDefault="008A6163" w:rsidP="00E353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95D0A"/>
    <w:multiLevelType w:val="hybridMultilevel"/>
    <w:tmpl w:val="AE5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26257E"/>
    <w:multiLevelType w:val="hybridMultilevel"/>
    <w:tmpl w:val="F4BA0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A42E9"/>
    <w:multiLevelType w:val="multilevel"/>
    <w:tmpl w:val="79B488BC"/>
    <w:lvl w:ilvl="0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ind w:left="1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ind w:left="2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>
    <w:nsid w:val="496F7547"/>
    <w:multiLevelType w:val="hybridMultilevel"/>
    <w:tmpl w:val="D23E2596"/>
    <w:lvl w:ilvl="0" w:tplc="0419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4">
    <w:nsid w:val="571629DB"/>
    <w:multiLevelType w:val="multilevel"/>
    <w:tmpl w:val="F46428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5"/>
      <w:numFmt w:val="decimal"/>
      <w:lvlText w:val="%1.%2."/>
      <w:lvlJc w:val="left"/>
      <w:pPr>
        <w:ind w:left="11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29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ind w:left="1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63322F0E"/>
    <w:multiLevelType w:val="multilevel"/>
    <w:tmpl w:val="C7B4FDE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b/>
      </w:rPr>
    </w:lvl>
  </w:abstractNum>
  <w:abstractNum w:abstractNumId="6">
    <w:nsid w:val="76613672"/>
    <w:multiLevelType w:val="multilevel"/>
    <w:tmpl w:val="E4BC8D5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2"/>
      <w:numFmt w:val="decimal"/>
      <w:lvlText w:val="%1.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Restart w:val="0"/>
      <w:lvlText w:val="%1.%2.%3.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352"/>
    <w:rsid w:val="00014C29"/>
    <w:rsid w:val="00103075"/>
    <w:rsid w:val="001260C3"/>
    <w:rsid w:val="002414EC"/>
    <w:rsid w:val="00324A9C"/>
    <w:rsid w:val="0038251E"/>
    <w:rsid w:val="004D1D1D"/>
    <w:rsid w:val="004D5956"/>
    <w:rsid w:val="0055263E"/>
    <w:rsid w:val="005D7FCE"/>
    <w:rsid w:val="005F2AD1"/>
    <w:rsid w:val="006350A9"/>
    <w:rsid w:val="00664307"/>
    <w:rsid w:val="00666749"/>
    <w:rsid w:val="006B795D"/>
    <w:rsid w:val="007D21FA"/>
    <w:rsid w:val="008A2324"/>
    <w:rsid w:val="008A6163"/>
    <w:rsid w:val="008B5EE4"/>
    <w:rsid w:val="00A35102"/>
    <w:rsid w:val="00BE1E7C"/>
    <w:rsid w:val="00BE3292"/>
    <w:rsid w:val="00CA362D"/>
    <w:rsid w:val="00E330AE"/>
    <w:rsid w:val="00E35352"/>
    <w:rsid w:val="00EE7EE1"/>
    <w:rsid w:val="00F8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352"/>
    <w:pPr>
      <w:spacing w:after="160" w:line="259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35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35352"/>
    <w:rPr>
      <w:rFonts w:ascii="Calibri" w:hAnsi="Calibri"/>
      <w:sz w:val="22"/>
      <w:lang w:val="ru-RU" w:eastAsia="en-US"/>
    </w:rPr>
  </w:style>
  <w:style w:type="paragraph" w:customStyle="1" w:styleId="a">
    <w:name w:val="Текст приказа"/>
    <w:basedOn w:val="Normal"/>
    <w:uiPriority w:val="99"/>
    <w:rsid w:val="00E3535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E353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2774"/>
    <w:rPr>
      <w:rFonts w:ascii="Calibri" w:hAnsi="Calibri"/>
      <w:lang w:eastAsia="en-US"/>
    </w:rPr>
  </w:style>
  <w:style w:type="paragraph" w:customStyle="1" w:styleId="ListParagraph1">
    <w:name w:val="List Paragraph1"/>
    <w:basedOn w:val="Normal"/>
    <w:uiPriority w:val="99"/>
    <w:rsid w:val="00E35352"/>
    <w:pPr>
      <w:ind w:left="720"/>
      <w:contextualSpacing/>
    </w:pPr>
  </w:style>
  <w:style w:type="table" w:styleId="TableGrid">
    <w:name w:val="Table Grid"/>
    <w:basedOn w:val="TableNormal"/>
    <w:uiPriority w:val="99"/>
    <w:rsid w:val="005D7F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D1D1D"/>
    <w:pPr>
      <w:spacing w:after="70" w:line="387" w:lineRule="auto"/>
      <w:ind w:left="720" w:firstLine="698"/>
      <w:contextualSpacing/>
      <w:jc w:val="both"/>
    </w:pPr>
    <w:rPr>
      <w:rFonts w:ascii="Times New Roman" w:hAnsi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-fisoko.obrnadzor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k-fisoko.obrnadzor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k-fisoko.obrnadzor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12</Pages>
  <Words>2958</Words>
  <Characters>16867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/>
  <dc:creator>User</dc:creator>
  <cp:keywords/>
  <dc:description/>
  <cp:lastModifiedBy>User</cp:lastModifiedBy>
  <cp:revision>2</cp:revision>
  <dcterms:created xsi:type="dcterms:W3CDTF">2020-02-25T19:35:00Z</dcterms:created>
  <dcterms:modified xsi:type="dcterms:W3CDTF">2020-02-25T19:35:00Z</dcterms:modified>
</cp:coreProperties>
</file>